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F3FB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323DF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323DF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323DF" w:rsidRDefault="000323DF" w:rsidP="000323DF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0323DF" w:rsidRDefault="002F054A" w:rsidP="000323D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323DF" w:rsidRPr="00D367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0323DF" w:rsidRDefault="000323DF" w:rsidP="000323DF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Pr="00D367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323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0323DF" w:rsidRPr="003B7C5A" w:rsidRDefault="000323DF" w:rsidP="00105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323DF" w:rsidRPr="00D367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10513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323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323DF">
        <w:trPr>
          <w:gridAfter w:val="1"/>
          <w:wAfter w:w="6" w:type="dxa"/>
          <w:trHeight w:val="1715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0323DF" w:rsidRDefault="006C7B37" w:rsidP="000323DF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323DF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0323DF"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0323DF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0323DF"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323DF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</w:t>
            </w:r>
            <w:r w:rsidR="000323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ัดสรรเพิ่มเติมระหว่างปีงบประมาณ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0513D">
        <w:trPr>
          <w:gridAfter w:val="1"/>
          <w:wAfter w:w="6" w:type="dxa"/>
          <w:trHeight w:val="2585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AC0A73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323DF" w:rsidRPr="003B7C5A" w:rsidTr="00AC0A73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0323DF" w:rsidRPr="008D4AF8" w:rsidRDefault="000323DF" w:rsidP="000323D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837" w:type="dxa"/>
                </w:tcPr>
                <w:p w:rsidR="000323DF" w:rsidRPr="00AC0A73" w:rsidRDefault="000323DF" w:rsidP="000323D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C0A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0323DF" w:rsidRPr="00AC0A73" w:rsidRDefault="000323DF" w:rsidP="000323D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AC0A7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0323DF" w:rsidRPr="00AC0A73" w:rsidRDefault="000323DF" w:rsidP="000323D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Default="00E02256" w:rsidP="000323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Default="00E02256" w:rsidP="000323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Default="00E02256" w:rsidP="000323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1A2C01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0A7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06" w:rsidRDefault="00D57B06">
      <w:r>
        <w:separator/>
      </w:r>
    </w:p>
  </w:endnote>
  <w:endnote w:type="continuationSeparator" w:id="0">
    <w:p w:rsidR="00D57B06" w:rsidRDefault="00D5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06" w:rsidRDefault="00D57B06">
      <w:r>
        <w:separator/>
      </w:r>
    </w:p>
  </w:footnote>
  <w:footnote w:type="continuationSeparator" w:id="0">
    <w:p w:rsidR="00D57B06" w:rsidRDefault="00D5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C0A7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C0A7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23DF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13D"/>
    <w:rsid w:val="00106E78"/>
    <w:rsid w:val="00116CB0"/>
    <w:rsid w:val="0012187F"/>
    <w:rsid w:val="00130734"/>
    <w:rsid w:val="00135353"/>
    <w:rsid w:val="00154194"/>
    <w:rsid w:val="0018175B"/>
    <w:rsid w:val="00185E58"/>
    <w:rsid w:val="001867BE"/>
    <w:rsid w:val="001A2C01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5361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9F3FBD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0A73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2366D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57B06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2256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D398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2010-B418-419D-B0DD-E7BD7209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4</cp:revision>
  <cp:lastPrinted>2018-04-05T01:06:00Z</cp:lastPrinted>
  <dcterms:created xsi:type="dcterms:W3CDTF">2019-05-16T03:31:00Z</dcterms:created>
  <dcterms:modified xsi:type="dcterms:W3CDTF">2019-06-11T09:26:00Z</dcterms:modified>
</cp:coreProperties>
</file>